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4050">
        <w:rPr>
          <w:rFonts w:ascii="Arial" w:hAnsi="Arial" w:cs="Arial"/>
          <w:b/>
          <w:caps/>
          <w:sz w:val="28"/>
          <w:szCs w:val="28"/>
        </w:rPr>
        <w:t>1613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914050" w:rsidP="0091405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Agradece à Fundação Cultural de Jacareí “José Maria de Abreu”, com especiais cumprimentos a sua Presidente,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Srª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Sônia Regina Ferraz, </w:t>
            </w:r>
            <w:r w:rsidR="00D5119F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elo apoio e auxílio oferecidos para a realização das festividades em comemoração ao aniversário de 20 anos da Paróquia Maria Auxiliadora dos Cristãos, no Parque Meia Lua.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14050" w:rsidRDefault="00BF791A" w:rsidP="0091405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</w:t>
      </w:r>
      <w:r w:rsidR="00D5119F">
        <w:rPr>
          <w:rFonts w:ascii="Arial" w:hAnsi="Arial" w:cs="Arial"/>
        </w:rPr>
        <w:t xml:space="preserve">os agradecimentos </w:t>
      </w:r>
      <w:r w:rsidR="00D5119F" w:rsidRPr="00D5119F">
        <w:rPr>
          <w:rFonts w:ascii="Arial" w:hAnsi="Arial" w:cs="Arial"/>
        </w:rPr>
        <w:t xml:space="preserve">à Fundação Cultural de Jacareí “José Maria de Abreu”, com especiais cumprimentos a sua Presidente, a </w:t>
      </w:r>
      <w:proofErr w:type="spellStart"/>
      <w:r w:rsidR="00D5119F" w:rsidRPr="00D5119F">
        <w:rPr>
          <w:rFonts w:ascii="Arial" w:hAnsi="Arial" w:cs="Arial"/>
        </w:rPr>
        <w:t>Srª</w:t>
      </w:r>
      <w:proofErr w:type="spellEnd"/>
      <w:r w:rsidR="00D5119F" w:rsidRPr="00D5119F">
        <w:rPr>
          <w:rFonts w:ascii="Arial" w:hAnsi="Arial" w:cs="Arial"/>
        </w:rPr>
        <w:t xml:space="preserve"> Sônia Regina Ferraz, </w:t>
      </w:r>
      <w:r w:rsidR="00D5119F">
        <w:rPr>
          <w:rFonts w:ascii="Arial" w:hAnsi="Arial" w:cs="Arial"/>
        </w:rPr>
        <w:t>p</w:t>
      </w:r>
      <w:r w:rsidR="00D5119F" w:rsidRPr="00D5119F">
        <w:rPr>
          <w:rFonts w:ascii="Arial" w:hAnsi="Arial" w:cs="Arial"/>
        </w:rPr>
        <w:t>elo apoio e auxílio oferecidos para a realização das festividades em comemoração ao aniversário de 20 anos da Paróquia Maria Auxiliadora dos Cristãos, no Parque Meia Lua.</w:t>
      </w:r>
    </w:p>
    <w:p w:rsidR="00914050" w:rsidRPr="00BF791A" w:rsidRDefault="00D5119F" w:rsidP="0091405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Fundação Cultural “José Maria de Abreu” tem </w:t>
      </w:r>
      <w:r w:rsidR="00E6423C">
        <w:rPr>
          <w:rFonts w:ascii="Arial" w:hAnsi="Arial" w:cs="Arial"/>
        </w:rPr>
        <w:t>se empenhado</w:t>
      </w:r>
      <w:r>
        <w:rPr>
          <w:rFonts w:ascii="Arial" w:hAnsi="Arial" w:cs="Arial"/>
        </w:rPr>
        <w:t xml:space="preserve"> para que todos os eventos culturais</w:t>
      </w:r>
      <w:r w:rsidR="00E6423C">
        <w:rPr>
          <w:rFonts w:ascii="Arial" w:hAnsi="Arial" w:cs="Arial"/>
        </w:rPr>
        <w:t xml:space="preserve"> do município</w:t>
      </w:r>
      <w:bookmarkStart w:id="0" w:name="_GoBack"/>
      <w:bookmarkEnd w:id="0"/>
      <w:r>
        <w:rPr>
          <w:rFonts w:ascii="Arial" w:hAnsi="Arial" w:cs="Arial"/>
        </w:rPr>
        <w:t xml:space="preserve"> sejam realizados com muito sucesso.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F2C1A">
        <w:rPr>
          <w:rFonts w:ascii="Arial" w:hAnsi="Arial" w:cs="Arial"/>
        </w:rPr>
        <w:t>26 de agosto de 2015.</w:t>
      </w:r>
    </w:p>
    <w:p w:rsidR="008F2C1A" w:rsidRDefault="008F2C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10C78" w:rsidRPr="00210C78" w:rsidRDefault="00210C78" w:rsidP="00210C78">
      <w:pPr>
        <w:jc w:val="center"/>
        <w:rPr>
          <w:rFonts w:ascii="Arial" w:hAnsi="Arial"/>
          <w:b/>
          <w:smallCaps/>
        </w:rPr>
      </w:pPr>
      <w:r w:rsidRPr="00210C78">
        <w:rPr>
          <w:rFonts w:ascii="Arial" w:hAnsi="Arial"/>
          <w:b/>
          <w:smallCaps/>
        </w:rPr>
        <w:t>VALMIR DO PARQUE MEIA LUA</w:t>
      </w:r>
    </w:p>
    <w:p w:rsidR="008F2C1A" w:rsidRPr="00BF791A" w:rsidRDefault="00210C78" w:rsidP="00210C78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210C78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AF5" w:rsidRDefault="005B4AF5">
      <w:r>
        <w:separator/>
      </w:r>
    </w:p>
  </w:endnote>
  <w:endnote w:type="continuationSeparator" w:id="0">
    <w:p w:rsidR="005B4AF5" w:rsidRDefault="005B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AF5" w:rsidRDefault="005B4AF5">
      <w:r>
        <w:separator/>
      </w:r>
    </w:p>
  </w:footnote>
  <w:footnote w:type="continuationSeparator" w:id="0">
    <w:p w:rsidR="005B4AF5" w:rsidRDefault="005B4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10C78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B4AF5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6F644B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F2C1A"/>
    <w:rsid w:val="00914050"/>
    <w:rsid w:val="009768E6"/>
    <w:rsid w:val="009A2ABD"/>
    <w:rsid w:val="009B207E"/>
    <w:rsid w:val="009B32F8"/>
    <w:rsid w:val="009D50D4"/>
    <w:rsid w:val="009E1F05"/>
    <w:rsid w:val="00A4670B"/>
    <w:rsid w:val="00A46B01"/>
    <w:rsid w:val="00A62160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119F"/>
    <w:rsid w:val="00DB48F6"/>
    <w:rsid w:val="00E11F92"/>
    <w:rsid w:val="00E14F37"/>
    <w:rsid w:val="00E3022D"/>
    <w:rsid w:val="00E6423C"/>
    <w:rsid w:val="00E86C30"/>
    <w:rsid w:val="00E87F30"/>
    <w:rsid w:val="00E90C30"/>
    <w:rsid w:val="00EB04D6"/>
    <w:rsid w:val="00ED2065"/>
    <w:rsid w:val="00EE3E21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090FF2D-9E82-4D71-95B1-3C439B3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E3E2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3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187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2015-08-25T17:26:00Z</cp:lastPrinted>
  <dcterms:created xsi:type="dcterms:W3CDTF">2015-08-25T17:26:00Z</dcterms:created>
  <dcterms:modified xsi:type="dcterms:W3CDTF">2015-08-25T18:46:00Z</dcterms:modified>
</cp:coreProperties>
</file>